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42679" w14:textId="77777777" w:rsidR="00A36FD3" w:rsidRDefault="00A36FD3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</w:p>
    <w:p w14:paraId="1B6A9C75" w14:textId="77777777" w:rsidR="00A36FD3" w:rsidRDefault="00A36FD3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198B4BB" w14:textId="30B49952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48A37F58" w14:textId="4C3665A4" w:rsidR="00FD6EA4" w:rsidRPr="002A5AFB" w:rsidRDefault="00FD6EA4" w:rsidP="00002A1B">
      <w:pPr>
        <w:jc w:val="center"/>
        <w:rPr>
          <w:rFonts w:cs="Arial"/>
          <w:b/>
          <w:sz w:val="22"/>
          <w:szCs w:val="22"/>
        </w:rPr>
      </w:pPr>
      <w:r w:rsidRPr="00FD6EA4">
        <w:rPr>
          <w:rFonts w:cs="Arial"/>
          <w:b/>
          <w:sz w:val="22"/>
          <w:szCs w:val="22"/>
        </w:rPr>
        <w:t>„</w:t>
      </w:r>
      <w:r w:rsidR="00002A1B" w:rsidRPr="001F4E81">
        <w:rPr>
          <w:rStyle w:val="FontStyle42"/>
          <w:rFonts w:ascii="Arial" w:cs="Arial"/>
          <w:b/>
          <w:sz w:val="22"/>
          <w:szCs w:val="22"/>
        </w:rPr>
        <w:t>Dostawa pojazdów samochodowych - specjalistyczny kontener THT z zabudową przestrzeni ładunkowej dla Polskiej Spółki Gazownictwa sp. z o.o. Oddziału Zakładu Gazowniczego we Wrocławiu</w:t>
      </w:r>
      <w:r w:rsidRPr="00FD6EA4">
        <w:rPr>
          <w:rFonts w:cs="Arial"/>
          <w:b/>
          <w:sz w:val="22"/>
          <w:szCs w:val="22"/>
        </w:rPr>
        <w:t>”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34C7C9C9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FD2575" w:rsidRPr="002A5AFB">
        <w:rPr>
          <w:rFonts w:cs="Arial"/>
          <w:i/>
          <w:sz w:val="22"/>
          <w:szCs w:val="22"/>
        </w:rPr>
        <w:t>O</w:t>
      </w:r>
      <w:r w:rsidRPr="002A5AFB">
        <w:rPr>
          <w:rFonts w:cs="Arial"/>
          <w:i/>
          <w:sz w:val="22"/>
          <w:szCs w:val="22"/>
        </w:rPr>
        <w:t>ferenta ___________________________________________________,</w:t>
      </w:r>
    </w:p>
    <w:p w14:paraId="01318EF3" w14:textId="77777777" w:rsidR="00A25D7C" w:rsidRPr="002A5AFB" w:rsidRDefault="00A25D7C" w:rsidP="00A25D7C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1B17D117" w14:textId="507B9AAB" w:rsidR="00D829CA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 xml:space="preserve">aktualizacji oferty i prowadzenia korespondencji na </w:t>
      </w:r>
    </w:p>
    <w:p w14:paraId="368A12CE" w14:textId="77777777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56A0A061" w14:textId="37C909CF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</w:t>
      </w:r>
      <w:proofErr w:type="gramStart"/>
      <w:r w:rsidRPr="002A5AFB">
        <w:rPr>
          <w:rFonts w:cs="Arial"/>
          <w:i/>
          <w:sz w:val="22"/>
          <w:szCs w:val="22"/>
        </w:rPr>
        <w:t>_ ,</w:t>
      </w:r>
      <w:proofErr w:type="gramEnd"/>
      <w:r w:rsidRPr="002A5AFB">
        <w:rPr>
          <w:rFonts w:cs="Arial"/>
          <w:i/>
          <w:sz w:val="22"/>
          <w:szCs w:val="22"/>
        </w:rPr>
        <w:t xml:space="preserve"> e-mail: _________________</w:t>
      </w:r>
    </w:p>
    <w:p w14:paraId="0F14A89E" w14:textId="77777777" w:rsidR="002736BD" w:rsidRPr="002A5AFB" w:rsidRDefault="002736BD" w:rsidP="00A25D7C">
      <w:pPr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77777777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3259657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48057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2BE09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652C694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098D0EC" w14:textId="11DF40F5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REGON: _________________</w:t>
      </w:r>
    </w:p>
    <w:p w14:paraId="0193A05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268BF40F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NIP: _________________</w:t>
      </w:r>
    </w:p>
    <w:p w14:paraId="3AC01316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28E330AB" w:rsidR="00C81E07" w:rsidRPr="002A5AFB" w:rsidRDefault="00DD5041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_________________,</w:t>
      </w:r>
    </w:p>
    <w:p w14:paraId="4ACEA407" w14:textId="77777777" w:rsidR="004F1C65" w:rsidRPr="002A5AFB" w:rsidRDefault="004F1C65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DD5041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48057E">
      <w:pPr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48057E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1C7B2F78" w14:textId="77777777" w:rsidR="00A25D7C" w:rsidRPr="002A5AFB" w:rsidRDefault="00A25D7C" w:rsidP="00A25D7C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lastRenderedPageBreak/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523A0FB" w14:textId="77777777" w:rsidR="00A25D7C" w:rsidRPr="002A5AFB" w:rsidRDefault="00A25D7C" w:rsidP="0048057E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166A32E8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AD1B28A" w14:textId="169091F0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_________________</w:t>
      </w:r>
    </w:p>
    <w:p w14:paraId="39BB2BE7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C90199A" w14:textId="0D74F215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77777777" w:rsidR="009349BC" w:rsidRPr="002A5AFB" w:rsidRDefault="00DD5041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DD5041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48057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48057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1EBC2D3" w14:textId="4E0736F6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_________________</w:t>
      </w:r>
    </w:p>
    <w:p w14:paraId="4C9DBA72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4A3EBFF0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77777777" w:rsidR="009349BC" w:rsidRPr="002A5AFB" w:rsidRDefault="00DD5041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DD5041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DD5041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DD5041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DD5041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DD5041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3DC7AB86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zobowiązuje się do przestrzegania tajemnicy informacji i </w:t>
      </w:r>
      <w:proofErr w:type="gramStart"/>
      <w:r w:rsidRPr="002A5AFB">
        <w:rPr>
          <w:rFonts w:eastAsia="Calibri" w:cs="Arial"/>
          <w:sz w:val="22"/>
          <w:szCs w:val="22"/>
        </w:rPr>
        <w:t>nie rozpowszechniania</w:t>
      </w:r>
      <w:proofErr w:type="gramEnd"/>
      <w:r w:rsidRPr="002A5AFB">
        <w:rPr>
          <w:rFonts w:eastAsia="Calibri" w:cs="Arial"/>
          <w:sz w:val="22"/>
          <w:szCs w:val="22"/>
        </w:rPr>
        <w:t xml:space="preserve">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A5AFB">
        <w:rPr>
          <w:rFonts w:eastAsia="Calibri" w:cs="Arial"/>
          <w:sz w:val="22"/>
          <w:szCs w:val="22"/>
        </w:rPr>
        <w:t xml:space="preserve"> </w:t>
      </w:r>
    </w:p>
    <w:p w14:paraId="45C68D9B" w14:textId="27DA440A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7D368D" w:rsidRPr="002A5AFB">
        <w:rPr>
          <w:rFonts w:cs="Arial"/>
          <w:bCs/>
          <w:sz w:val="22"/>
          <w:szCs w:val="22"/>
        </w:rPr>
        <w:t>…</w:t>
      </w:r>
      <w:r w:rsidRPr="002A5AFB">
        <w:rPr>
          <w:rFonts w:cs="Arial"/>
          <w:bCs/>
          <w:sz w:val="22"/>
          <w:szCs w:val="22"/>
        </w:rPr>
        <w:t xml:space="preserve"> miesięcy</w:t>
      </w:r>
      <w:r w:rsidR="00D40DC6" w:rsidRPr="002A5AFB">
        <w:rPr>
          <w:rFonts w:cs="Arial"/>
          <w:bCs/>
          <w:sz w:val="22"/>
          <w:szCs w:val="22"/>
        </w:rPr>
        <w:t>/dni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[uzupełnia Oferent</w:t>
      </w:r>
      <w:r w:rsidR="00D40DC6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 xml:space="preserve"> – nie może być krótszy niż wskazany w pkt. I.3. Zapytania ofertowego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]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E6AEE64" w:rsidR="00E4458A" w:rsidRPr="003F4F1B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 xml:space="preserve">do pobrania </w:t>
      </w:r>
    </w:p>
    <w:p w14:paraId="75A458CF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DD5041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DD5041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4323DF21" w:rsidR="00A25D7C" w:rsidRPr="002A5AFB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DD5041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DD5041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2A5AFB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27755ED0" w14:textId="7BED58CC" w:rsidR="00A13F64" w:rsidRPr="002A5AFB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DD5041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</w:t>
      </w:r>
      <w:proofErr w:type="gramStart"/>
      <w:r w:rsidR="008D66E3">
        <w:rPr>
          <w:rFonts w:eastAsia="Calibri" w:cs="Arial"/>
          <w:sz w:val="22"/>
          <w:szCs w:val="22"/>
        </w:rPr>
        <w:t>…….</w:t>
      </w:r>
      <w:proofErr w:type="gramEnd"/>
      <w:r w:rsidR="008D66E3">
        <w:rPr>
          <w:rFonts w:eastAsia="Calibri" w:cs="Arial"/>
          <w:sz w:val="22"/>
          <w:szCs w:val="22"/>
        </w:rPr>
        <w:t xml:space="preserve">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DD5041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2A5AFB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2A5AFB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</w:t>
      </w:r>
      <w:proofErr w:type="gramStart"/>
      <w:r w:rsidR="00293079">
        <w:rPr>
          <w:rFonts w:cs="Arial"/>
          <w:bCs/>
          <w:iCs/>
          <w:sz w:val="22"/>
          <w:szCs w:val="22"/>
        </w:rPr>
        <w:t>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proofErr w:type="gramEnd"/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AD2C53" w:rsidRDefault="00DD5041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A2EFF0" w14:textId="297580AC" w:rsidR="008A37E1" w:rsidRPr="00FD6EA4" w:rsidRDefault="00DD5041" w:rsidP="00FD6EA4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A306174" w14:textId="1718B72C" w:rsidR="00E97AA2" w:rsidRPr="00FD6EA4" w:rsidRDefault="00A25D7C" w:rsidP="00FD6EA4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sectPr w:rsidR="00E97AA2" w:rsidRPr="00FD6EA4" w:rsidSect="00FD6EA4">
      <w:headerReference w:type="first" r:id="rId13"/>
      <w:pgSz w:w="11906" w:h="16838" w:code="9"/>
      <w:pgMar w:top="1956" w:right="1134" w:bottom="851" w:left="1418" w:header="714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B35C" w14:textId="77777777" w:rsidR="00DD5041" w:rsidRDefault="00DD5041">
      <w:r>
        <w:separator/>
      </w:r>
    </w:p>
  </w:endnote>
  <w:endnote w:type="continuationSeparator" w:id="0">
    <w:p w14:paraId="0AA41B51" w14:textId="77777777" w:rsidR="00DD5041" w:rsidRDefault="00DD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85E99" w14:textId="77777777" w:rsidR="00DD5041" w:rsidRDefault="00DD5041">
      <w:r>
        <w:separator/>
      </w:r>
    </w:p>
  </w:footnote>
  <w:footnote w:type="continuationSeparator" w:id="0">
    <w:p w14:paraId="00BD2127" w14:textId="77777777" w:rsidR="00DD5041" w:rsidRDefault="00DD5041">
      <w:r>
        <w:continuationSeparator/>
      </w:r>
    </w:p>
  </w:footnote>
  <w:footnote w:id="1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</w:t>
      </w:r>
      <w:r w:rsidR="004F1C65" w:rsidRPr="0048057E">
        <w:rPr>
          <w:rFonts w:ascii="Arial" w:hAnsi="Arial" w:cs="Arial"/>
          <w:sz w:val="16"/>
          <w:szCs w:val="16"/>
        </w:rPr>
        <w:t>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8E0" w14:textId="77777777" w:rsidR="00FD6EA4" w:rsidRDefault="00FD6EA4" w:rsidP="00FD6EA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613A619" wp14:editId="5AD7D61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ACD3E" w14:textId="77777777" w:rsidR="00FD6EA4" w:rsidRDefault="00FD6E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69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9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6"/>
  </w:num>
  <w:num w:numId="2" w16cid:durableId="245194207">
    <w:abstractNumId w:val="80"/>
  </w:num>
  <w:num w:numId="3" w16cid:durableId="1089697255">
    <w:abstractNumId w:val="87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69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1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3"/>
  </w:num>
  <w:num w:numId="16" w16cid:durableId="1952782485">
    <w:abstractNumId w:val="53"/>
  </w:num>
  <w:num w:numId="17" w16cid:durableId="436102842">
    <w:abstractNumId w:val="74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89"/>
  </w:num>
  <w:num w:numId="25" w16cid:durableId="946619712">
    <w:abstractNumId w:val="40"/>
  </w:num>
  <w:num w:numId="26" w16cid:durableId="2087799732">
    <w:abstractNumId w:val="83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0"/>
  </w:num>
  <w:num w:numId="30" w16cid:durableId="482619971">
    <w:abstractNumId w:val="85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79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6"/>
  </w:num>
  <w:num w:numId="41" w16cid:durableId="785009284">
    <w:abstractNumId w:val="78"/>
  </w:num>
  <w:num w:numId="42" w16cid:durableId="1282110272">
    <w:abstractNumId w:val="72"/>
  </w:num>
  <w:num w:numId="43" w16cid:durableId="2103135822">
    <w:abstractNumId w:val="81"/>
  </w:num>
  <w:num w:numId="44" w16cid:durableId="150217821">
    <w:abstractNumId w:val="42"/>
  </w:num>
  <w:num w:numId="45" w16cid:durableId="1671985734">
    <w:abstractNumId w:val="68"/>
  </w:num>
  <w:num w:numId="46" w16cid:durableId="1922375889">
    <w:abstractNumId w:val="90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1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4"/>
  </w:num>
  <w:num w:numId="58" w16cid:durableId="778794190">
    <w:abstractNumId w:val="77"/>
  </w:num>
  <w:num w:numId="59" w16cid:durableId="1775787579">
    <w:abstractNumId w:val="19"/>
  </w:num>
  <w:num w:numId="60" w16cid:durableId="1123041711">
    <w:abstractNumId w:val="75"/>
  </w:num>
  <w:num w:numId="61" w16cid:durableId="242375273">
    <w:abstractNumId w:val="92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7"/>
  </w:num>
  <w:num w:numId="75" w16cid:durableId="1159230554">
    <w:abstractNumId w:val="76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2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8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2A1B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0C74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20F86"/>
    <w:rsid w:val="002235B0"/>
    <w:rsid w:val="002250FD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10188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3CB2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D5041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D6EA4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0</TotalTime>
  <Pages>3</Pages>
  <Words>834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Cegielna Barbara (PSG)</cp:lastModifiedBy>
  <cp:revision>2</cp:revision>
  <cp:lastPrinted>2008-02-25T07:24:00Z</cp:lastPrinted>
  <dcterms:created xsi:type="dcterms:W3CDTF">2026-07-30T08:03:00Z</dcterms:created>
  <dcterms:modified xsi:type="dcterms:W3CDTF">2026-07-30T08:03:00Z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